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51CDF" w14:textId="77777777" w:rsidR="00280E62" w:rsidRDefault="00280E62" w:rsidP="00280E6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LAKE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fl.1408)</w:t>
      </w:r>
    </w:p>
    <w:p w14:paraId="6B51798A" w14:textId="77777777" w:rsidR="00280E62" w:rsidRDefault="00280E62" w:rsidP="00280E62">
      <w:pPr>
        <w:rPr>
          <w:rFonts w:ascii="Times New Roman" w:hAnsi="Times New Roman" w:cs="Times New Roman"/>
          <w:sz w:val="24"/>
          <w:szCs w:val="24"/>
        </w:rPr>
      </w:pPr>
    </w:p>
    <w:p w14:paraId="2FB09DDE" w14:textId="77777777" w:rsidR="00280E62" w:rsidRDefault="00280E62" w:rsidP="00280E62">
      <w:pPr>
        <w:rPr>
          <w:rFonts w:ascii="Times New Roman" w:hAnsi="Times New Roman" w:cs="Times New Roman"/>
          <w:sz w:val="24"/>
          <w:szCs w:val="24"/>
        </w:rPr>
      </w:pPr>
    </w:p>
    <w:p w14:paraId="25A51582" w14:textId="77777777" w:rsidR="00280E62" w:rsidRDefault="00280E62" w:rsidP="00280E6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Apprentice of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Makerell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</w:t>
      </w:r>
      <w:proofErr w:type="spellStart"/>
      <w:r>
        <w:rPr>
          <w:rFonts w:ascii="Times New Roman" w:hAnsi="Times New Roman" w:cs="Times New Roman"/>
          <w:sz w:val="24"/>
          <w:szCs w:val="24"/>
        </w:rPr>
        <w:t>whitetawyer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4936D71F" w14:textId="77777777" w:rsidR="00280E62" w:rsidRDefault="00280E62" w:rsidP="00280E6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pp.180 and 251)</w:t>
      </w:r>
    </w:p>
    <w:p w14:paraId="57E79142" w14:textId="77777777" w:rsidR="00280E62" w:rsidRDefault="00280E62" w:rsidP="00280E62">
      <w:pPr>
        <w:rPr>
          <w:rFonts w:ascii="Times New Roman" w:hAnsi="Times New Roman" w:cs="Times New Roman"/>
          <w:sz w:val="24"/>
          <w:szCs w:val="24"/>
        </w:rPr>
      </w:pPr>
    </w:p>
    <w:p w14:paraId="69BC7860" w14:textId="77777777" w:rsidR="00280E62" w:rsidRDefault="00280E62" w:rsidP="00280E62">
      <w:pPr>
        <w:rPr>
          <w:rFonts w:ascii="Times New Roman" w:hAnsi="Times New Roman" w:cs="Times New Roman"/>
          <w:sz w:val="24"/>
          <w:szCs w:val="24"/>
        </w:rPr>
      </w:pPr>
    </w:p>
    <w:p w14:paraId="7E62EE30" w14:textId="77777777" w:rsidR="00280E62" w:rsidRDefault="00280E62" w:rsidP="00280E6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Apr.1408</w:t>
      </w:r>
      <w:r>
        <w:rPr>
          <w:rFonts w:ascii="Times New Roman" w:hAnsi="Times New Roman" w:cs="Times New Roman"/>
          <w:sz w:val="24"/>
          <w:szCs w:val="24"/>
        </w:rPr>
        <w:tab/>
        <w:t xml:space="preserve">In his Will,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Makerell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reduced the term of his apprenticeship by a </w:t>
      </w:r>
    </w:p>
    <w:p w14:paraId="3458962F" w14:textId="77777777" w:rsidR="00280E62" w:rsidRDefault="00280E62" w:rsidP="00280E6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year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(ibid.)</w:t>
      </w:r>
    </w:p>
    <w:p w14:paraId="45864E88" w14:textId="77777777" w:rsidR="00280E62" w:rsidRDefault="00280E62" w:rsidP="00280E62">
      <w:pPr>
        <w:rPr>
          <w:rFonts w:ascii="Times New Roman" w:hAnsi="Times New Roman" w:cs="Times New Roman"/>
          <w:sz w:val="24"/>
          <w:szCs w:val="24"/>
        </w:rPr>
      </w:pPr>
    </w:p>
    <w:p w14:paraId="4C7F9FDB" w14:textId="77777777" w:rsidR="00280E62" w:rsidRDefault="00280E62" w:rsidP="00280E62">
      <w:pPr>
        <w:rPr>
          <w:rFonts w:ascii="Times New Roman" w:hAnsi="Times New Roman" w:cs="Times New Roman"/>
          <w:sz w:val="24"/>
          <w:szCs w:val="24"/>
        </w:rPr>
      </w:pPr>
    </w:p>
    <w:p w14:paraId="57247657" w14:textId="77777777" w:rsidR="00280E62" w:rsidRDefault="00280E62" w:rsidP="00280E6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September 2021</w:t>
      </w:r>
    </w:p>
    <w:p w14:paraId="753E56A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BE206" w14:textId="77777777" w:rsidR="00280E62" w:rsidRDefault="00280E62" w:rsidP="009139A6">
      <w:r>
        <w:separator/>
      </w:r>
    </w:p>
  </w:endnote>
  <w:endnote w:type="continuationSeparator" w:id="0">
    <w:p w14:paraId="1D8D92CF" w14:textId="77777777" w:rsidR="00280E62" w:rsidRDefault="00280E6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49DC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31AA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EB28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E8DBE" w14:textId="77777777" w:rsidR="00280E62" w:rsidRDefault="00280E62" w:rsidP="009139A6">
      <w:r>
        <w:separator/>
      </w:r>
    </w:p>
  </w:footnote>
  <w:footnote w:type="continuationSeparator" w:id="0">
    <w:p w14:paraId="4C533621" w14:textId="77777777" w:rsidR="00280E62" w:rsidRDefault="00280E6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ACFD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12E9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0E1E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E62"/>
    <w:rsid w:val="000666E0"/>
    <w:rsid w:val="002510B7"/>
    <w:rsid w:val="00280E62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C4451B"/>
  <w15:chartTrackingRefBased/>
  <w15:docId w15:val="{45B6625D-1813-41DD-ADCC-D13FD1596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E62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2021-10-15T06:37:00Z</dcterms:created>
  <dcterms:modified xsi:type="dcterms:W3CDTF">2021-10-15T06:38:00Z</dcterms:modified>
</cp:coreProperties>
</file>